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F9A03D" w14:textId="62B97C24" w:rsidR="00BA00AB" w:rsidRDefault="00F7266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Unknown BYLLESBY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fl.1491-2)</w:t>
      </w:r>
    </w:p>
    <w:p w14:paraId="1E470A24" w14:textId="77777777" w:rsidR="00F7266C" w:rsidRDefault="00F7266C" w:rsidP="00F726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Grimsby.</w:t>
      </w:r>
    </w:p>
    <w:p w14:paraId="265CC3A0" w14:textId="77777777" w:rsidR="00F7266C" w:rsidRDefault="00F7266C" w:rsidP="00F726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C9871C" w14:textId="77777777" w:rsidR="00F7266C" w:rsidRDefault="00F7266C" w:rsidP="00F726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51254A" w14:textId="397358BA" w:rsidR="00F7266C" w:rsidRDefault="00F7266C" w:rsidP="00F726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</w:t>
      </w:r>
      <w:r>
        <w:rPr>
          <w:rFonts w:ascii="Times New Roman" w:hAnsi="Times New Roman" w:cs="Times New Roman"/>
          <w:sz w:val="24"/>
          <w:szCs w:val="24"/>
        </w:rPr>
        <w:t>91-2</w:t>
      </w:r>
      <w:r>
        <w:rPr>
          <w:rFonts w:ascii="Times New Roman" w:hAnsi="Times New Roman" w:cs="Times New Roman"/>
          <w:sz w:val="24"/>
          <w:szCs w:val="24"/>
        </w:rPr>
        <w:tab/>
        <w:t>He occurs in the Burgess Roll.</w:t>
      </w:r>
    </w:p>
    <w:p w14:paraId="21103717" w14:textId="77777777" w:rsidR="00F7266C" w:rsidRDefault="00F7266C" w:rsidP="00F726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Northern Genealogist” for 1885 ed. A. Gibbons, F.S.A. </w:t>
      </w:r>
    </w:p>
    <w:p w14:paraId="061E3178" w14:textId="77777777" w:rsidR="00F7266C" w:rsidRDefault="00F7266C" w:rsidP="00F726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published in York by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J.Simpson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p.2)</w:t>
      </w:r>
    </w:p>
    <w:p w14:paraId="4F5C8BD7" w14:textId="77777777" w:rsidR="00F7266C" w:rsidRDefault="00F7266C" w:rsidP="00F726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6DA4FD" w14:textId="77777777" w:rsidR="00F7266C" w:rsidRDefault="00F7266C" w:rsidP="00F726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5F5308" w14:textId="77777777" w:rsidR="00F7266C" w:rsidRPr="008076F4" w:rsidRDefault="00F7266C" w:rsidP="00F726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March 2021</w:t>
      </w:r>
    </w:p>
    <w:p w14:paraId="00DC4B72" w14:textId="77777777" w:rsidR="00F7266C" w:rsidRPr="00F7266C" w:rsidRDefault="00F7266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F7266C" w:rsidRPr="00F7266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91CE2D" w14:textId="77777777" w:rsidR="00F7266C" w:rsidRDefault="00F7266C" w:rsidP="009139A6">
      <w:r>
        <w:separator/>
      </w:r>
    </w:p>
  </w:endnote>
  <w:endnote w:type="continuationSeparator" w:id="0">
    <w:p w14:paraId="62D6B0A1" w14:textId="77777777" w:rsidR="00F7266C" w:rsidRDefault="00F7266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2F746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BD76B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50542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853A53" w14:textId="77777777" w:rsidR="00F7266C" w:rsidRDefault="00F7266C" w:rsidP="009139A6">
      <w:r>
        <w:separator/>
      </w:r>
    </w:p>
  </w:footnote>
  <w:footnote w:type="continuationSeparator" w:id="0">
    <w:p w14:paraId="3A77758C" w14:textId="77777777" w:rsidR="00F7266C" w:rsidRDefault="00F7266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3DF20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8052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8AB5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66C"/>
    <w:rsid w:val="000666E0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  <w:rsid w:val="00F72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40C7EB"/>
  <w15:chartTrackingRefBased/>
  <w15:docId w15:val="{34EC0B3E-11E2-403F-BB16-26E6F0227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2021-03-18T16:38:00Z</dcterms:created>
  <dcterms:modified xsi:type="dcterms:W3CDTF">2021-03-18T16:40:00Z</dcterms:modified>
</cp:coreProperties>
</file>